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AC7984" w14:textId="77777777" w:rsidR="00F6696A" w:rsidRDefault="00F6696A" w:rsidP="00F6696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BAXSTER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fl.1460)</w:t>
      </w:r>
    </w:p>
    <w:p w14:paraId="2FBEA10F" w14:textId="77777777" w:rsidR="00F6696A" w:rsidRDefault="00F6696A" w:rsidP="00F6696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F3589B3" w14:textId="77777777" w:rsidR="00F6696A" w:rsidRDefault="00F6696A" w:rsidP="00F6696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3F07C49" w14:textId="77777777" w:rsidR="00F6696A" w:rsidRDefault="00F6696A" w:rsidP="00F6696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1460</w:t>
      </w:r>
      <w:r>
        <w:rPr>
          <w:rFonts w:ascii="Times New Roman" w:hAnsi="Times New Roman" w:cs="Times New Roman"/>
          <w:sz w:val="24"/>
          <w:szCs w:val="24"/>
        </w:rPr>
        <w:tab/>
        <w:t xml:space="preserve">He made a plaint of debt against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Cowdam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London, </w:t>
      </w:r>
      <w:proofErr w:type="spellStart"/>
      <w:r>
        <w:rPr>
          <w:rFonts w:ascii="Times New Roman" w:hAnsi="Times New Roman" w:cs="Times New Roman"/>
          <w:sz w:val="24"/>
          <w:szCs w:val="24"/>
        </w:rPr>
        <w:t>armourer</w:t>
      </w:r>
      <w:proofErr w:type="spellEnd"/>
      <w:r>
        <w:rPr>
          <w:rFonts w:ascii="Times New Roman" w:hAnsi="Times New Roman" w:cs="Times New Roman"/>
          <w:sz w:val="24"/>
          <w:szCs w:val="24"/>
        </w:rPr>
        <w:t>(q.v.),</w:t>
      </w:r>
    </w:p>
    <w:p w14:paraId="3BDCB158" w14:textId="77777777" w:rsidR="00F6696A" w:rsidRDefault="00F6696A" w:rsidP="00F6696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Robert Carpenter of London, carpenter(q.v.), John Wynter of London,</w:t>
      </w:r>
    </w:p>
    <w:p w14:paraId="1C8C58FC" w14:textId="77777777" w:rsidR="00F6696A" w:rsidRDefault="00F6696A" w:rsidP="00F6696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cordwainer(q.v.), and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Hode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St.Clements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Danes, tailor(q.v.), as the</w:t>
      </w:r>
    </w:p>
    <w:p w14:paraId="4F3E711F" w14:textId="77777777" w:rsidR="00F6696A" w:rsidRDefault="00F6696A" w:rsidP="00F6696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mainpernors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for John Bradford of Leominster, Herefordshire(q.v.).</w:t>
      </w:r>
    </w:p>
    <w:p w14:paraId="2986873B" w14:textId="77777777" w:rsidR="00F6696A" w:rsidRDefault="00F6696A" w:rsidP="00F6696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7C60C6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https://waalt.uh.edu/index.php/CP40/807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28FEBB86" w14:textId="77777777" w:rsidR="00F6696A" w:rsidRDefault="00F6696A" w:rsidP="00F6696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F6CDC65" w14:textId="77777777" w:rsidR="00F6696A" w:rsidRDefault="00F6696A" w:rsidP="00F6696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E4FEAEE" w14:textId="77777777" w:rsidR="00F6696A" w:rsidRDefault="00F6696A" w:rsidP="00F6696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May 2022</w:t>
      </w:r>
    </w:p>
    <w:p w14:paraId="4745685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9896B9" w14:textId="77777777" w:rsidR="00F6696A" w:rsidRDefault="00F6696A" w:rsidP="009139A6">
      <w:r>
        <w:separator/>
      </w:r>
    </w:p>
  </w:endnote>
  <w:endnote w:type="continuationSeparator" w:id="0">
    <w:p w14:paraId="2FC1CD4F" w14:textId="77777777" w:rsidR="00F6696A" w:rsidRDefault="00F6696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CB0C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4652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7970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C0611D" w14:textId="77777777" w:rsidR="00F6696A" w:rsidRDefault="00F6696A" w:rsidP="009139A6">
      <w:r>
        <w:separator/>
      </w:r>
    </w:p>
  </w:footnote>
  <w:footnote w:type="continuationSeparator" w:id="0">
    <w:p w14:paraId="2AE1FFD8" w14:textId="77777777" w:rsidR="00F6696A" w:rsidRDefault="00F6696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3237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F9B3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A834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696A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  <w:rsid w:val="00F66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057BCF"/>
  <w15:chartTrackingRefBased/>
  <w15:docId w15:val="{32B9661E-A836-43D2-A349-3DC7B6035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6696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07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67</Words>
  <Characters>382</Characters>
  <Application>Microsoft Office Word</Application>
  <DocSecurity>0</DocSecurity>
  <Lines>3</Lines>
  <Paragraphs>1</Paragraphs>
  <ScaleCrop>false</ScaleCrop>
  <Company/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2022-05-27T16:24:00Z</dcterms:created>
  <dcterms:modified xsi:type="dcterms:W3CDTF">2022-05-27T16:27:00Z</dcterms:modified>
</cp:coreProperties>
</file>